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2F7393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2</w:t>
      </w:r>
      <w:bookmarkStart w:id="0" w:name="_GoBack"/>
      <w:bookmarkEnd w:id="0"/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3450B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use this resource to help you.</w:t>
      </w: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53C03570" wp14:editId="0FCEE421">
            <wp:extent cx="4664075" cy="4680585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3450B3" w:rsidRDefault="003450B3" w:rsidP="00CB3E43">
      <w:pPr>
        <w:rPr>
          <w:rFonts w:asciiTheme="majorHAnsi" w:hAnsiTheme="majorHAnsi" w:cstheme="majorHAnsi"/>
          <w:sz w:val="28"/>
        </w:rPr>
      </w:pPr>
    </w:p>
    <w:p w:rsidR="00A574C5" w:rsidRDefault="00A574C5" w:rsidP="00CB3E43">
      <w:pPr>
        <w:rPr>
          <w:rFonts w:asciiTheme="majorHAnsi" w:hAnsiTheme="majorHAnsi" w:cstheme="majorHAnsi"/>
          <w:sz w:val="28"/>
        </w:rPr>
      </w:pPr>
    </w:p>
    <w:p w:rsidR="00E52583" w:rsidRDefault="00E52583" w:rsidP="00E52583">
      <w:pPr>
        <w:rPr>
          <w:noProof/>
        </w:rPr>
      </w:pPr>
      <w:r>
        <w:rPr>
          <w:rFonts w:asciiTheme="majorHAnsi" w:hAnsiTheme="majorHAnsi" w:cstheme="majorHAnsi"/>
          <w:sz w:val="28"/>
        </w:rPr>
        <w:t>1.</w:t>
      </w:r>
      <w:r w:rsidRPr="00E52583">
        <w:rPr>
          <w:noProof/>
        </w:rPr>
        <w:t xml:space="preserve"> </w:t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327053" wp14:editId="6B0BF7F7">
            <wp:extent cx="1221346" cy="4203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4015" cy="42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6E6C8E2" wp14:editId="5EB528DE">
            <wp:extent cx="3315615" cy="19907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0292" cy="201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</w:p>
    <w:p w:rsidR="00E52583" w:rsidRDefault="00E52583" w:rsidP="003450B3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sz w:val="28"/>
        </w:rPr>
      </w:pPr>
      <w:r w:rsidRPr="003450B3">
        <w:rPr>
          <w:rFonts w:asciiTheme="majorHAnsi" w:hAnsiTheme="majorHAnsi" w:cstheme="majorHAnsi"/>
          <w:sz w:val="28"/>
        </w:rPr>
        <w:t xml:space="preserve">Use the above strategy to solve </w:t>
      </w:r>
      <w:r w:rsidR="00056D20" w:rsidRPr="003450B3">
        <w:rPr>
          <w:rFonts w:asciiTheme="majorHAnsi" w:hAnsiTheme="majorHAnsi" w:cstheme="majorHAnsi"/>
          <w:sz w:val="28"/>
        </w:rPr>
        <w:t>6 x 7 =</w:t>
      </w: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Pr="003450B3" w:rsidRDefault="003450B3" w:rsidP="003450B3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</w:t>
      </w:r>
      <w:r w:rsidR="000E00CC">
        <w:rPr>
          <w:rFonts w:asciiTheme="majorHAnsi" w:hAnsiTheme="majorHAnsi" w:cstheme="majorHAnsi"/>
          <w:sz w:val="28"/>
        </w:rPr>
        <w:t>e the above strategy to solve 15</w:t>
      </w:r>
      <w:r>
        <w:rPr>
          <w:rFonts w:asciiTheme="majorHAnsi" w:hAnsiTheme="majorHAnsi" w:cstheme="majorHAnsi"/>
          <w:sz w:val="28"/>
        </w:rPr>
        <w:t xml:space="preserve">  x 7 =</w:t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</w:p>
    <w:p w:rsidR="00E52583" w:rsidRPr="00E52583" w:rsidRDefault="00E52583" w:rsidP="00E52583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A574C5" w:rsidRDefault="00A574C5" w:rsidP="00056D20">
      <w:pPr>
        <w:rPr>
          <w:rFonts w:asciiTheme="majorHAnsi" w:hAnsiTheme="majorHAnsi" w:cstheme="majorHAnsi"/>
          <w:sz w:val="28"/>
        </w:rPr>
      </w:pPr>
    </w:p>
    <w:p w:rsidR="003450B3" w:rsidRDefault="003450B3" w:rsidP="00E52583">
      <w:pPr>
        <w:rPr>
          <w:rFonts w:asciiTheme="majorHAnsi" w:hAnsiTheme="majorHAnsi" w:cstheme="majorHAnsi"/>
          <w:sz w:val="28"/>
        </w:rPr>
      </w:pPr>
    </w:p>
    <w:p w:rsidR="003450B3" w:rsidRDefault="003450B3" w:rsidP="00E52583">
      <w:pPr>
        <w:rPr>
          <w:rFonts w:asciiTheme="majorHAnsi" w:hAnsiTheme="majorHAnsi" w:cstheme="majorHAnsi"/>
          <w:sz w:val="28"/>
        </w:rPr>
      </w:pPr>
    </w:p>
    <w:p w:rsidR="00C37155" w:rsidRDefault="00E52583" w:rsidP="00E5258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10671C4" wp14:editId="7F474E95">
            <wp:extent cx="1221346" cy="4203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4015" cy="42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0B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856E902" wp14:editId="7935B2B0">
            <wp:extent cx="3990975" cy="1955008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5560" cy="1976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0B3" w:rsidRDefault="003450B3" w:rsidP="00E5258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pStyle w:val="ListParagraph"/>
        <w:numPr>
          <w:ilvl w:val="0"/>
          <w:numId w:val="9"/>
        </w:numPr>
        <w:rPr>
          <w:rFonts w:asciiTheme="majorHAnsi" w:hAnsiTheme="majorHAnsi" w:cstheme="majorHAnsi"/>
          <w:sz w:val="28"/>
        </w:rPr>
      </w:pPr>
      <w:r w:rsidRPr="003450B3">
        <w:rPr>
          <w:rFonts w:asciiTheme="majorHAnsi" w:hAnsiTheme="majorHAnsi" w:cstheme="majorHAnsi"/>
          <w:sz w:val="28"/>
        </w:rPr>
        <w:t>Use the above strategy to solve 5 x 8 =</w:t>
      </w: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Pr="003450B3" w:rsidRDefault="003450B3" w:rsidP="003450B3">
      <w:pPr>
        <w:pStyle w:val="ListParagraph"/>
        <w:numPr>
          <w:ilvl w:val="0"/>
          <w:numId w:val="9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Use the above strategy to solve 9 x 8 =</w:t>
      </w:r>
    </w:p>
    <w:p w:rsidR="003450B3" w:rsidRPr="00E52583" w:rsidRDefault="003450B3" w:rsidP="00E52583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1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509E"/>
    <w:multiLevelType w:val="hybridMultilevel"/>
    <w:tmpl w:val="0742D0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57166"/>
    <w:multiLevelType w:val="hybridMultilevel"/>
    <w:tmpl w:val="2806C0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B291A"/>
    <w:multiLevelType w:val="hybridMultilevel"/>
    <w:tmpl w:val="20E0A32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00CC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2F7393"/>
    <w:rsid w:val="00313CCB"/>
    <w:rsid w:val="0032480A"/>
    <w:rsid w:val="00331046"/>
    <w:rsid w:val="0033632B"/>
    <w:rsid w:val="00340460"/>
    <w:rsid w:val="003450B3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1FC3"/>
    <w:rsid w:val="00443132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0572D"/>
    <w:rsid w:val="00A212A2"/>
    <w:rsid w:val="00A41F02"/>
    <w:rsid w:val="00A574C5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52583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0C231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2021-01-25T20:43:00Z</dcterms:created>
  <dcterms:modified xsi:type="dcterms:W3CDTF">2021-01-25T21:18:00Z</dcterms:modified>
</cp:coreProperties>
</file>